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291" w14:textId="77777777" w:rsidR="005D4FFF" w:rsidRPr="002F620E" w:rsidRDefault="005D4FFF" w:rsidP="005D4FFF">
      <w:pPr>
        <w:rPr>
          <w:rFonts w:ascii="Cambria" w:hAnsi="Cambria"/>
        </w:rPr>
      </w:pPr>
    </w:p>
    <w:p w14:paraId="4995AB90" w14:textId="77777777" w:rsidR="005D4FFF" w:rsidRPr="002F620E" w:rsidRDefault="005D4FFF" w:rsidP="005D4FFF">
      <w:pPr>
        <w:rPr>
          <w:rFonts w:ascii="Cambria" w:hAnsi="Cambria"/>
        </w:rPr>
      </w:pPr>
    </w:p>
    <w:p w14:paraId="0DE39792" w14:textId="77777777" w:rsidR="005D4FFF" w:rsidRPr="002F620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3A70DC" w14:textId="10FDA47B" w:rsidR="005D4FFF" w:rsidRPr="002F620E" w:rsidRDefault="00390CF4" w:rsidP="00EE5FD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F620E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EE5FD1" w:rsidRPr="002F620E">
        <w:rPr>
          <w:rFonts w:ascii="Cambria" w:hAnsi="Cambria"/>
          <w:color w:val="434E7E"/>
          <w:spacing w:val="-1"/>
          <w:sz w:val="40"/>
          <w:szCs w:val="40"/>
        </w:rPr>
        <w:t>0</w:t>
      </w:r>
      <w:r w:rsidR="005D4FFF" w:rsidRPr="002F620E">
        <w:rPr>
          <w:rFonts w:ascii="Cambria" w:hAnsi="Cambria"/>
          <w:color w:val="434E7E"/>
          <w:spacing w:val="-1"/>
          <w:sz w:val="40"/>
          <w:szCs w:val="40"/>
        </w:rPr>
        <w:tab/>
      </w:r>
      <w:r w:rsidRPr="002F620E">
        <w:rPr>
          <w:rFonts w:ascii="Cambria" w:hAnsi="Cambria"/>
          <w:color w:val="434E7E"/>
          <w:spacing w:val="-1"/>
          <w:sz w:val="40"/>
          <w:szCs w:val="40"/>
        </w:rPr>
        <w:t xml:space="preserve">Install a cool </w:t>
      </w:r>
      <w:proofErr w:type="gramStart"/>
      <w:r w:rsidRPr="002F620E">
        <w:rPr>
          <w:rFonts w:ascii="Cambria" w:hAnsi="Cambria"/>
          <w:color w:val="434E7E"/>
          <w:spacing w:val="-1"/>
          <w:sz w:val="40"/>
          <w:szCs w:val="40"/>
        </w:rPr>
        <w:t>roof</w:t>
      </w:r>
      <w:proofErr w:type="gramEnd"/>
    </w:p>
    <w:p w14:paraId="371AE4BF" w14:textId="77777777" w:rsidR="00942BE6" w:rsidRPr="002F620E" w:rsidRDefault="001748AB" w:rsidP="00872F6B">
      <w:pPr>
        <w:spacing w:before="240" w:line="259" w:lineRule="auto"/>
        <w:rPr>
          <w:rFonts w:ascii="Cambria" w:hAnsi="Cambria"/>
          <w:iCs/>
          <w:color w:val="B31983"/>
        </w:rPr>
      </w:pPr>
      <w:r w:rsidRPr="002F620E">
        <w:rPr>
          <w:rFonts w:ascii="Cambria" w:hAnsi="Cambria"/>
          <w:iCs/>
          <w:color w:val="B31983"/>
        </w:rPr>
        <w:t xml:space="preserve">Cool roofs reflect sunlight and absorb less heat than standard roofs, reducing demand on HVAC systems. </w:t>
      </w:r>
    </w:p>
    <w:p w14:paraId="577A018C" w14:textId="420B6581" w:rsidR="00AA1BA9" w:rsidRPr="00872F6B" w:rsidRDefault="001748AB" w:rsidP="00872F6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72F6B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2F6B" w:rsidRPr="00872F6B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2F6B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373471B1" w14:textId="7E533BB8" w:rsidR="001748AB" w:rsidRPr="002F620E" w:rsidRDefault="00942BE6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The property must have a</w:t>
      </w:r>
      <w:r w:rsidR="001748AB" w:rsidRPr="002F620E">
        <w:rPr>
          <w:rFonts w:ascii="Cambria" w:hAnsi="Cambria"/>
          <w:color w:val="B31983"/>
        </w:rPr>
        <w:t xml:space="preserve"> cool </w:t>
      </w:r>
      <w:r w:rsidRPr="002F620E">
        <w:rPr>
          <w:rFonts w:ascii="Cambria" w:hAnsi="Cambria"/>
          <w:color w:val="B31983"/>
        </w:rPr>
        <w:t xml:space="preserve">roof </w:t>
      </w:r>
      <w:r w:rsidR="00817789" w:rsidRPr="002F620E">
        <w:rPr>
          <w:rFonts w:ascii="Cambria" w:hAnsi="Cambria"/>
          <w:color w:val="B31983"/>
        </w:rPr>
        <w:t xml:space="preserve">on </w:t>
      </w:r>
      <w:r w:rsidR="00817789" w:rsidRPr="001E3BE8">
        <w:rPr>
          <w:rFonts w:ascii="Cambria" w:hAnsi="Cambria"/>
          <w:color w:val="434E7E"/>
        </w:rPr>
        <w:t>at least 50% of the roof area</w:t>
      </w:r>
      <w:r w:rsidR="00817789" w:rsidRPr="002F620E">
        <w:rPr>
          <w:rFonts w:ascii="Cambria" w:hAnsi="Cambria"/>
          <w:color w:val="B31983"/>
        </w:rPr>
        <w:t xml:space="preserve"> </w:t>
      </w:r>
      <w:r w:rsidRPr="002F620E">
        <w:rPr>
          <w:rFonts w:ascii="Cambria" w:hAnsi="Cambria"/>
          <w:color w:val="B31983"/>
        </w:rPr>
        <w:t>at the time of application</w:t>
      </w:r>
      <w:r w:rsidR="001748AB" w:rsidRPr="002F620E">
        <w:rPr>
          <w:rFonts w:ascii="Cambria" w:hAnsi="Cambria"/>
          <w:color w:val="B31983"/>
        </w:rPr>
        <w:t>.</w:t>
      </w:r>
    </w:p>
    <w:p w14:paraId="71FA5D97" w14:textId="726E925A" w:rsidR="001748AB" w:rsidRPr="002F620E" w:rsidRDefault="00942BE6" w:rsidP="00872F6B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 xml:space="preserve">The roof must have a </w:t>
      </w:r>
      <w:r w:rsidRPr="00DA5585">
        <w:rPr>
          <w:rFonts w:ascii="Cambria" w:hAnsi="Cambria"/>
          <w:color w:val="434E7E"/>
        </w:rPr>
        <w:t xml:space="preserve">minimum </w:t>
      </w:r>
      <w:r w:rsidR="00817789" w:rsidRPr="00DA5585">
        <w:rPr>
          <w:rFonts w:ascii="Cambria" w:hAnsi="Cambria"/>
          <w:color w:val="434E7E"/>
        </w:rPr>
        <w:t>initial SRI value of 78</w:t>
      </w:r>
      <w:r w:rsidR="00817789" w:rsidRPr="002F620E">
        <w:rPr>
          <w:rFonts w:ascii="Cambria" w:hAnsi="Cambria"/>
          <w:color w:val="B31983"/>
        </w:rPr>
        <w:t>.</w:t>
      </w:r>
    </w:p>
    <w:p w14:paraId="20D57B54" w14:textId="44961136" w:rsidR="00872F6B" w:rsidRPr="00872F6B" w:rsidRDefault="00872F6B" w:rsidP="00872F6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72F6B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2F6B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F593CEF" w14:textId="67B4DED5" w:rsidR="00817789" w:rsidRPr="002F620E" w:rsidRDefault="00817789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C</w:t>
      </w:r>
      <w:r w:rsidR="00EB3A71">
        <w:rPr>
          <w:rFonts w:ascii="Cambria" w:hAnsi="Cambria"/>
          <w:color w:val="B31983"/>
        </w:rPr>
        <w:t>heck the box below to c</w:t>
      </w:r>
      <w:r w:rsidRPr="002F620E">
        <w:rPr>
          <w:rFonts w:ascii="Cambria" w:hAnsi="Cambria"/>
          <w:color w:val="B31983"/>
        </w:rPr>
        <w:t>ertify that the property meets these requirements.</w:t>
      </w:r>
    </w:p>
    <w:p w14:paraId="2CE55A8D" w14:textId="79C70173" w:rsidR="001748AB" w:rsidRPr="002F620E" w:rsidRDefault="001748AB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Submit an invoice,</w:t>
      </w:r>
      <w:r w:rsidR="00D67FB3">
        <w:rPr>
          <w:rFonts w:ascii="Cambria" w:hAnsi="Cambria"/>
          <w:color w:val="B31983"/>
        </w:rPr>
        <w:t xml:space="preserve"> satellite mapping</w:t>
      </w:r>
      <w:r w:rsidRPr="002F620E">
        <w:rPr>
          <w:rFonts w:ascii="Cambria" w:hAnsi="Cambria"/>
          <w:color w:val="B31983"/>
        </w:rPr>
        <w:t xml:space="preserve"> </w:t>
      </w:r>
      <w:r w:rsidR="00D67FB3">
        <w:rPr>
          <w:rFonts w:ascii="Cambria" w:hAnsi="Cambria"/>
          <w:color w:val="B31983"/>
        </w:rPr>
        <w:t>screenshot</w:t>
      </w:r>
      <w:r w:rsidRPr="002F620E">
        <w:rPr>
          <w:rFonts w:ascii="Cambria" w:hAnsi="Cambria"/>
          <w:color w:val="B31983"/>
        </w:rPr>
        <w:t>, or other proof of the installation.</w:t>
      </w:r>
    </w:p>
    <w:p w14:paraId="7334C3D3" w14:textId="73ADE5FB" w:rsidR="00817789" w:rsidRPr="002F620E" w:rsidRDefault="00817789" w:rsidP="00872F6B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748"/>
        <w:gridCol w:w="1170"/>
      </w:tblGrid>
      <w:tr w:rsidR="00142C79" w:rsidRPr="00142C79" w14:paraId="0D97A34B" w14:textId="77777777" w:rsidTr="00872F6B">
        <w:tc>
          <w:tcPr>
            <w:tcW w:w="8748" w:type="dxa"/>
            <w:shd w:val="clear" w:color="auto" w:fill="auto"/>
            <w:vAlign w:val="center"/>
          </w:tcPr>
          <w:p w14:paraId="305C0547" w14:textId="536C483D" w:rsidR="00817789" w:rsidRPr="00142C79" w:rsidRDefault="00817789" w:rsidP="00872F6B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>I certify that the property has a cool roof with a 78+ initial SRI value on at least 50% of the roof area.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43300F" w14:textId="77777777" w:rsidR="00817789" w:rsidRPr="00142C79" w:rsidRDefault="00817789" w:rsidP="00872F6B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5D40C44" w14:textId="30261B26" w:rsidR="00010012" w:rsidRPr="002F620E" w:rsidRDefault="00010012" w:rsidP="001F253C">
      <w:pPr>
        <w:pStyle w:val="BodyText"/>
        <w:tabs>
          <w:tab w:val="left" w:pos="3412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2E769EB" w14:textId="1D86E8C7" w:rsidR="00010012" w:rsidRPr="002F620E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B31983"/>
        </w:rPr>
        <w:t>Alternative documentation</w:t>
      </w:r>
      <w:r w:rsidRPr="002F620E">
        <w:rPr>
          <w:rFonts w:ascii="Cambria" w:hAnsi="Cambria"/>
          <w:color w:val="B31983"/>
        </w:rPr>
        <w:br/>
      </w:r>
      <w:r w:rsidRPr="002F620E">
        <w:rPr>
          <w:rFonts w:ascii="Cambria" w:hAnsi="Cambria"/>
          <w:color w:val="414042"/>
        </w:rPr>
        <w:t>Instead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of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this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form,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you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may</w:t>
      </w:r>
      <w:r w:rsidRPr="002F620E">
        <w:rPr>
          <w:rFonts w:ascii="Cambria" w:hAnsi="Cambria"/>
          <w:color w:val="414042"/>
          <w:spacing w:val="-4"/>
        </w:rPr>
        <w:t xml:space="preserve"> </w:t>
      </w:r>
      <w:r w:rsidRPr="002F620E">
        <w:rPr>
          <w:rFonts w:ascii="Cambria" w:hAnsi="Cambria"/>
          <w:color w:val="414042"/>
        </w:rPr>
        <w:t>submit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="00390CF4" w:rsidRPr="002F620E">
        <w:rPr>
          <w:rFonts w:ascii="Cambria" w:hAnsi="Cambria"/>
          <w:color w:val="434E7E"/>
          <w:spacing w:val="-5"/>
        </w:rPr>
        <w:t>at least one</w:t>
      </w:r>
      <w:r w:rsidR="00390CF4" w:rsidRPr="002F620E">
        <w:rPr>
          <w:rFonts w:ascii="Cambria" w:hAnsi="Cambria"/>
          <w:color w:val="414042"/>
          <w:spacing w:val="-5"/>
        </w:rPr>
        <w:t xml:space="preserve"> of </w:t>
      </w:r>
      <w:r w:rsidRPr="002F620E">
        <w:rPr>
          <w:rFonts w:ascii="Cambria" w:hAnsi="Cambria"/>
          <w:color w:val="414042"/>
        </w:rPr>
        <w:t>the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following</w:t>
      </w:r>
      <w:r w:rsidRPr="002F620E">
        <w:rPr>
          <w:rFonts w:ascii="Cambria" w:hAnsi="Cambria"/>
          <w:color w:val="414042"/>
          <w:spacing w:val="-6"/>
        </w:rPr>
        <w:t xml:space="preserve"> </w:t>
      </w:r>
      <w:r w:rsidRPr="002F620E">
        <w:rPr>
          <w:rFonts w:ascii="Cambria" w:hAnsi="Cambria"/>
          <w:color w:val="414042"/>
        </w:rPr>
        <w:t>to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IREM</w:t>
      </w:r>
      <w:r w:rsidR="00991AC9" w:rsidRPr="002F620E">
        <w:rPr>
          <w:rFonts w:ascii="Cambria" w:hAnsi="Cambria"/>
          <w:color w:val="414042"/>
          <w:vertAlign w:val="superscript"/>
        </w:rPr>
        <w:t>®</w:t>
      </w:r>
      <w:r w:rsidRPr="002F620E">
        <w:rPr>
          <w:rFonts w:ascii="Cambria" w:hAnsi="Cambria"/>
          <w:color w:val="414042"/>
        </w:rPr>
        <w:t>:</w:t>
      </w:r>
    </w:p>
    <w:p w14:paraId="4BA6AD3F" w14:textId="64833CE1" w:rsidR="00390CF4" w:rsidRPr="002F620E" w:rsidRDefault="00817789" w:rsidP="001F253C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414042"/>
        </w:rPr>
        <w:t>Satellite mapping screenshot</w:t>
      </w:r>
      <w:r w:rsidR="00390CF4" w:rsidRPr="002F620E">
        <w:rPr>
          <w:rFonts w:ascii="Cambria" w:hAnsi="Cambria"/>
          <w:color w:val="414042"/>
        </w:rPr>
        <w:t xml:space="preserve"> of roof</w:t>
      </w:r>
    </w:p>
    <w:p w14:paraId="2F4E4C17" w14:textId="311479C7" w:rsidR="00010012" w:rsidRPr="002F620E" w:rsidRDefault="00390CF4" w:rsidP="001F253C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414042"/>
        </w:rPr>
        <w:t xml:space="preserve">Invoice for </w:t>
      </w:r>
      <w:r w:rsidR="00872F6B">
        <w:rPr>
          <w:rFonts w:ascii="Cambria" w:hAnsi="Cambria"/>
          <w:color w:val="414042"/>
        </w:rPr>
        <w:t>installation or maintenance</w:t>
      </w:r>
    </w:p>
    <w:sectPr w:rsidR="00010012" w:rsidRPr="002F620E" w:rsidSect="005D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1208" w14:textId="77777777" w:rsidR="005D0BCF" w:rsidRDefault="005D0BCF" w:rsidP="005D4FFF">
      <w:r>
        <w:separator/>
      </w:r>
    </w:p>
  </w:endnote>
  <w:endnote w:type="continuationSeparator" w:id="0">
    <w:p w14:paraId="33BB3893" w14:textId="77777777" w:rsidR="005D0BCF" w:rsidRDefault="005D0BC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3F74" w14:textId="77777777" w:rsidR="00EB3A71" w:rsidRDefault="00EB3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BD7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082CC0F" w14:textId="77777777" w:rsidR="004B3519" w:rsidRDefault="004B3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C298" w14:textId="77777777" w:rsidR="002738C7" w:rsidRPr="002F620E" w:rsidRDefault="002738C7">
    <w:pPr>
      <w:pStyle w:val="Footer"/>
      <w:jc w:val="right"/>
      <w:rPr>
        <w:rFonts w:ascii="Cambria" w:hAnsi="Cambria"/>
        <w:sz w:val="18"/>
        <w:szCs w:val="18"/>
      </w:rPr>
    </w:pPr>
    <w:r w:rsidRPr="002F620E">
      <w:rPr>
        <w:rFonts w:ascii="Cambria" w:hAnsi="Cambria"/>
        <w:sz w:val="18"/>
        <w:szCs w:val="18"/>
      </w:rPr>
      <w:fldChar w:fldCharType="begin"/>
    </w:r>
    <w:r w:rsidRPr="002F620E">
      <w:rPr>
        <w:rFonts w:ascii="Cambria" w:hAnsi="Cambria"/>
        <w:sz w:val="18"/>
        <w:szCs w:val="18"/>
      </w:rPr>
      <w:instrText xml:space="preserve"> PAGE   \* MERGEFORMAT </w:instrText>
    </w:r>
    <w:r w:rsidRPr="002F620E">
      <w:rPr>
        <w:rFonts w:ascii="Cambria" w:hAnsi="Cambria"/>
        <w:sz w:val="18"/>
        <w:szCs w:val="18"/>
      </w:rPr>
      <w:fldChar w:fldCharType="separate"/>
    </w:r>
    <w:r w:rsidRPr="002F620E">
      <w:rPr>
        <w:rFonts w:ascii="Cambria" w:hAnsi="Cambria"/>
        <w:noProof/>
        <w:sz w:val="18"/>
        <w:szCs w:val="18"/>
      </w:rPr>
      <w:t>2</w:t>
    </w:r>
    <w:r w:rsidRPr="002F620E">
      <w:rPr>
        <w:rFonts w:ascii="Cambria" w:hAnsi="Cambria"/>
        <w:noProof/>
        <w:sz w:val="18"/>
        <w:szCs w:val="18"/>
      </w:rPr>
      <w:fldChar w:fldCharType="end"/>
    </w:r>
  </w:p>
  <w:p w14:paraId="374D48EA" w14:textId="2D224FA1" w:rsidR="004B3519" w:rsidRPr="002F620E" w:rsidRDefault="00EB3A71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2F620E">
      <w:rPr>
        <w:rFonts w:ascii="Cambria" w:hAnsi="Cambria"/>
        <w:sz w:val="18"/>
        <w:szCs w:val="18"/>
      </w:rPr>
      <w:t>20</w:t>
    </w:r>
    <w:r w:rsidR="002F620E" w:rsidRPr="002F620E">
      <w:rPr>
        <w:rFonts w:ascii="Cambria" w:hAnsi="Cambria"/>
        <w:sz w:val="18"/>
        <w:szCs w:val="18"/>
      </w:rPr>
      <w:t>21</w:t>
    </w:r>
    <w:r w:rsidR="002738C7" w:rsidRPr="002F620E">
      <w:rPr>
        <w:rFonts w:ascii="Cambria" w:hAnsi="Cambria"/>
        <w:sz w:val="18"/>
        <w:szCs w:val="18"/>
      </w:rPr>
      <w:t xml:space="preserve">.1 (updated </w:t>
    </w:r>
    <w:r w:rsidR="002F620E" w:rsidRPr="002F620E">
      <w:rPr>
        <w:rFonts w:ascii="Cambria" w:hAnsi="Cambria"/>
        <w:sz w:val="18"/>
        <w:szCs w:val="18"/>
      </w:rPr>
      <w:t>4</w:t>
    </w:r>
    <w:r w:rsidR="002738C7" w:rsidRPr="002F620E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A66B4" w14:textId="77777777" w:rsidR="005D0BCF" w:rsidRDefault="005D0BCF" w:rsidP="005D4FFF">
      <w:r>
        <w:separator/>
      </w:r>
    </w:p>
  </w:footnote>
  <w:footnote w:type="continuationSeparator" w:id="0">
    <w:p w14:paraId="7127153C" w14:textId="77777777" w:rsidR="005D0BCF" w:rsidRDefault="005D0BC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1BF0" w14:textId="77777777" w:rsidR="00EB3A71" w:rsidRDefault="00EB3A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A108" w14:textId="77777777" w:rsidR="005D4FFF" w:rsidRDefault="005D4FFF">
    <w:pPr>
      <w:pStyle w:val="Header"/>
    </w:pPr>
  </w:p>
  <w:p w14:paraId="7555BA85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4BC2" w14:textId="77777777" w:rsidR="005D4FFF" w:rsidRDefault="005D0BCF">
    <w:pPr>
      <w:pStyle w:val="Header"/>
    </w:pPr>
    <w:r>
      <w:rPr>
        <w:noProof/>
      </w:rPr>
      <w:pict w14:anchorId="79E5A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6E2C"/>
    <w:multiLevelType w:val="multilevel"/>
    <w:tmpl w:val="31E0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E45"/>
    <w:rsid w:val="00010012"/>
    <w:rsid w:val="00086140"/>
    <w:rsid w:val="000C6757"/>
    <w:rsid w:val="00142C79"/>
    <w:rsid w:val="001748AB"/>
    <w:rsid w:val="001D646E"/>
    <w:rsid w:val="001E3BE8"/>
    <w:rsid w:val="001F253C"/>
    <w:rsid w:val="002738C7"/>
    <w:rsid w:val="002F620E"/>
    <w:rsid w:val="00390CF4"/>
    <w:rsid w:val="00454E45"/>
    <w:rsid w:val="004B3519"/>
    <w:rsid w:val="0050005D"/>
    <w:rsid w:val="005D0BCF"/>
    <w:rsid w:val="005D4FFF"/>
    <w:rsid w:val="005E5EE1"/>
    <w:rsid w:val="00683E18"/>
    <w:rsid w:val="006C7D2E"/>
    <w:rsid w:val="006F7FDF"/>
    <w:rsid w:val="007024ED"/>
    <w:rsid w:val="00782AFD"/>
    <w:rsid w:val="00817789"/>
    <w:rsid w:val="00872F6B"/>
    <w:rsid w:val="008F4D93"/>
    <w:rsid w:val="00942BE6"/>
    <w:rsid w:val="009742CA"/>
    <w:rsid w:val="00991AC9"/>
    <w:rsid w:val="009C24C6"/>
    <w:rsid w:val="00AA1BA9"/>
    <w:rsid w:val="00D67FB3"/>
    <w:rsid w:val="00D85A34"/>
    <w:rsid w:val="00DA5585"/>
    <w:rsid w:val="00E65FE5"/>
    <w:rsid w:val="00E95D0C"/>
    <w:rsid w:val="00E96576"/>
    <w:rsid w:val="00EB3A71"/>
    <w:rsid w:val="00EE5FD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B2E50E"/>
  <w15:chartTrackingRefBased/>
  <w15:docId w15:val="{1E4B15D4-FA08-44AD-9BC0-7D5683B8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18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83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E1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3E1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18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683E1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817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2021-01-25T21:28:00Z</dcterms:created>
  <dcterms:modified xsi:type="dcterms:W3CDTF">2021-04-12T17:56:00Z</dcterms:modified>
</cp:coreProperties>
</file>